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939BA" w14:textId="77777777" w:rsidR="004119B4" w:rsidRDefault="004119B4" w:rsidP="004119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Michael FERROUR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4885409" w14:textId="77777777" w:rsidR="004119B4" w:rsidRDefault="004119B4" w:rsidP="004119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D0CB158" w14:textId="77777777" w:rsidR="004119B4" w:rsidRDefault="004119B4" w:rsidP="004119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FC28CD" w14:textId="77777777" w:rsidR="004119B4" w:rsidRDefault="004119B4" w:rsidP="004119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B62446" w14:textId="77777777" w:rsidR="004119B4" w:rsidRDefault="004119B4" w:rsidP="004119B4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449A8F89" w14:textId="77777777" w:rsidR="004119B4" w:rsidRDefault="004119B4" w:rsidP="004119B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8814937" w14:textId="77777777" w:rsidR="004119B4" w:rsidRDefault="004119B4" w:rsidP="004119B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2E2CA01" w14:textId="77777777" w:rsidR="004119B4" w:rsidRDefault="004119B4" w:rsidP="004119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6C4821" w14:textId="77777777" w:rsidR="004119B4" w:rsidRDefault="004119B4" w:rsidP="004119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17E391" w14:textId="77777777" w:rsidR="004119B4" w:rsidRDefault="004119B4" w:rsidP="004119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2022</w:t>
      </w:r>
    </w:p>
    <w:p w14:paraId="6D1D05C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B95FF" w14:textId="77777777" w:rsidR="004119B4" w:rsidRDefault="004119B4" w:rsidP="009139A6">
      <w:r>
        <w:separator/>
      </w:r>
    </w:p>
  </w:endnote>
  <w:endnote w:type="continuationSeparator" w:id="0">
    <w:p w14:paraId="53FE6ECF" w14:textId="77777777" w:rsidR="004119B4" w:rsidRDefault="004119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A33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14A2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9C8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2AB09" w14:textId="77777777" w:rsidR="004119B4" w:rsidRDefault="004119B4" w:rsidP="009139A6">
      <w:r>
        <w:separator/>
      </w:r>
    </w:p>
  </w:footnote>
  <w:footnote w:type="continuationSeparator" w:id="0">
    <w:p w14:paraId="5404F105" w14:textId="77777777" w:rsidR="004119B4" w:rsidRDefault="004119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018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C3A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18E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9B4"/>
    <w:rsid w:val="000666E0"/>
    <w:rsid w:val="002510B7"/>
    <w:rsid w:val="004119B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56DB5"/>
  <w15:chartTrackingRefBased/>
  <w15:docId w15:val="{D15783E5-9889-40F0-B4F6-FBE5D4548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2022-03-24T21:49:00Z</dcterms:created>
  <dcterms:modified xsi:type="dcterms:W3CDTF">2022-03-24T21:49:00Z</dcterms:modified>
</cp:coreProperties>
</file>